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9D1" w:rsidRPr="00B1604C" w:rsidRDefault="009079D1" w:rsidP="000364A0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6A220D" w:rsidRPr="007372F2" w:rsidTr="0009100B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6A220D" w:rsidRPr="007372F2" w:rsidRDefault="006A220D" w:rsidP="0009100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697438666" w:edGrp="everyone"/>
        <w:tc>
          <w:tcPr>
            <w:tcW w:w="3306" w:type="pct"/>
            <w:shd w:val="clear" w:color="auto" w:fill="auto"/>
            <w:vAlign w:val="center"/>
          </w:tcPr>
          <w:p w:rsidR="006A220D" w:rsidRPr="007372F2" w:rsidRDefault="006A220D" w:rsidP="0009100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697438666"/>
          </w:p>
        </w:tc>
      </w:tr>
    </w:tbl>
    <w:p w:rsidR="009079D1" w:rsidRPr="00B1604C" w:rsidRDefault="009079D1" w:rsidP="009079D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93F3A" w:rsidRDefault="009079D1" w:rsidP="009079D1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</w:p>
    <w:p w:rsidR="0042517C" w:rsidRDefault="0042517C" w:rsidP="009079D1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42517C" w:rsidRPr="0042517C" w:rsidRDefault="0042517C" w:rsidP="0042517C">
      <w:pPr>
        <w:widowControl w:val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2517C">
        <w:rPr>
          <w:rFonts w:asciiTheme="minorHAnsi" w:hAnsiTheme="minorHAnsi" w:cstheme="minorHAnsi"/>
          <w:b/>
          <w:sz w:val="22"/>
          <w:szCs w:val="22"/>
        </w:rPr>
        <w:t>IZDELAVA, IMPLEMENTACIJA IN VZDRŽEVANJE PO</w:t>
      </w:r>
      <w:r>
        <w:rPr>
          <w:rFonts w:asciiTheme="minorHAnsi" w:hAnsiTheme="minorHAnsi" w:cstheme="minorHAnsi"/>
          <w:b/>
          <w:sz w:val="22"/>
          <w:szCs w:val="22"/>
        </w:rPr>
        <w:t>SLOVNO INFORMACIJSKEGA SISTEMA e</w:t>
      </w:r>
      <w:r w:rsidRPr="0042517C">
        <w:rPr>
          <w:rFonts w:asciiTheme="minorHAnsi" w:hAnsiTheme="minorHAnsi" w:cstheme="minorHAnsi"/>
          <w:b/>
          <w:sz w:val="22"/>
          <w:szCs w:val="22"/>
        </w:rPr>
        <w:t>AKOS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PODATKI O PONUDNIKU IN PODIZVAJALCIH O</w:t>
      </w:r>
      <w:r w:rsidR="00B51DB1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Z. IZVAJALCIH V SKUPNEM NASTOPU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9079D1" w:rsidRPr="00B1604C" w:rsidTr="009079D1">
        <w:trPr>
          <w:trHeight w:val="502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permStart w:id="769224945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769224945"/>
          </w:p>
        </w:tc>
        <w:bookmarkStart w:id="0" w:name="_GoBack"/>
        <w:bookmarkEnd w:id="0"/>
      </w:tr>
      <w:tr w:rsidR="009079D1" w:rsidRPr="00B1604C" w:rsidTr="009079D1">
        <w:trPr>
          <w:trHeight w:val="552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permStart w:id="692595228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92595228"/>
          </w:p>
        </w:tc>
      </w:tr>
      <w:tr w:rsidR="009079D1" w:rsidRPr="00B1604C" w:rsidTr="009079D1">
        <w:trPr>
          <w:trHeight w:val="702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permStart w:id="835677836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35677836"/>
          </w:p>
        </w:tc>
      </w:tr>
      <w:tr w:rsidR="009079D1" w:rsidRPr="00B1604C" w:rsidTr="009079D1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permStart w:id="2090015788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090015788"/>
          </w:p>
        </w:tc>
      </w:tr>
      <w:tr w:rsidR="009079D1" w:rsidRPr="00B1604C" w:rsidTr="009079D1">
        <w:trPr>
          <w:trHeight w:val="564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permStart w:id="105606374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5606374"/>
          </w:p>
        </w:tc>
      </w:tr>
      <w:tr w:rsidR="009079D1" w:rsidRPr="00B1604C" w:rsidTr="009079D1">
        <w:trPr>
          <w:trHeight w:val="544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Telefax</w:t>
            </w:r>
          </w:p>
        </w:tc>
        <w:permStart w:id="1608059392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608059392"/>
          </w:p>
        </w:tc>
      </w:tr>
      <w:tr w:rsidR="009079D1" w:rsidRPr="00B1604C" w:rsidTr="009079D1">
        <w:trPr>
          <w:trHeight w:val="56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permStart w:id="891051642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91051642"/>
          </w:p>
        </w:tc>
      </w:tr>
      <w:tr w:rsidR="009079D1" w:rsidRPr="00B1604C" w:rsidTr="009079D1">
        <w:trPr>
          <w:trHeight w:val="560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permStart w:id="989217383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89217383"/>
          </w:p>
        </w:tc>
      </w:tr>
      <w:tr w:rsidR="009079D1" w:rsidRPr="00B1604C" w:rsidTr="009079D1">
        <w:trPr>
          <w:trHeight w:val="540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permStart w:id="1536499742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36499742"/>
          </w:p>
        </w:tc>
      </w:tr>
      <w:tr w:rsidR="009079D1" w:rsidRPr="00B1604C" w:rsidTr="009079D1">
        <w:trPr>
          <w:trHeight w:val="57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permStart w:id="1252469771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252469771"/>
          </w:p>
        </w:tc>
      </w:tr>
      <w:tr w:rsidR="009079D1" w:rsidRPr="00B1604C" w:rsidTr="009079D1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permStart w:id="2022581229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022581229"/>
          </w:p>
        </w:tc>
      </w:tr>
    </w:tbl>
    <w:p w:rsidR="009079D1" w:rsidRPr="00B1604C" w:rsidRDefault="009079D1" w:rsidP="009079D1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>2. IZVEDBA JAVNEGA NAROČILA S PODIZVAJALCI: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Hkrati pa ponudniki za vsakega podizvajalca izpolnijo tudi 1. točko tega obrazca.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9079D1" w:rsidRPr="00B1604C" w:rsidTr="009079D1">
        <w:tc>
          <w:tcPr>
            <w:tcW w:w="1668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9079D1" w:rsidRPr="00B1604C" w:rsidTr="009079D1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permStart w:id="1022180640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22180640"/>
          </w:p>
        </w:tc>
      </w:tr>
      <w:tr w:rsidR="009079D1" w:rsidRPr="00B1604C" w:rsidTr="009079D1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permStart w:id="1864369281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864369281"/>
          </w:p>
        </w:tc>
      </w:tr>
      <w:tr w:rsidR="009079D1" w:rsidRPr="00B1604C" w:rsidTr="009079D1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permStart w:id="930701789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30701789"/>
          </w:p>
        </w:tc>
      </w:tr>
      <w:tr w:rsidR="009079D1" w:rsidRPr="00B1604C" w:rsidTr="009079D1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permStart w:id="62870903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2870903"/>
          </w:p>
        </w:tc>
      </w:tr>
    </w:tbl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</w:t>
      </w:r>
      <w:r w:rsidR="0042517C">
        <w:rPr>
          <w:rFonts w:asciiTheme="minorHAnsi" w:hAnsiTheme="minorHAnsi" w:cstheme="minorHAnsi"/>
          <w:bCs/>
          <w:iCs/>
          <w:sz w:val="20"/>
          <w:szCs w:val="20"/>
        </w:rPr>
        <w:t>izvedel.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9079D1" w:rsidRPr="00B1604C" w:rsidTr="009079D1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permStart w:id="880630404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80630404"/>
          </w:p>
        </w:tc>
      </w:tr>
      <w:tr w:rsidR="009079D1" w:rsidRPr="00B1604C" w:rsidTr="009079D1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permStart w:id="141979278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41979278"/>
          </w:p>
        </w:tc>
      </w:tr>
      <w:tr w:rsidR="009079D1" w:rsidRPr="00B1604C" w:rsidTr="009079D1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permStart w:id="1545489728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45489728"/>
          </w:p>
        </w:tc>
      </w:tr>
      <w:tr w:rsidR="009079D1" w:rsidRPr="00B1604C" w:rsidTr="009079D1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permStart w:id="534461127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534461127"/>
          </w:p>
        </w:tc>
      </w:tr>
      <w:tr w:rsidR="009079D1" w:rsidRPr="00B1604C" w:rsidTr="009079D1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permStart w:id="286276278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86276278"/>
          </w:p>
        </w:tc>
      </w:tr>
      <w:tr w:rsidR="009079D1" w:rsidRPr="00B1604C" w:rsidTr="009079D1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permStart w:id="384972553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384972553"/>
          </w:p>
        </w:tc>
      </w:tr>
    </w:tbl>
    <w:p w:rsidR="009079D1" w:rsidRPr="00B1604C" w:rsidRDefault="009079D1" w:rsidP="009079D1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 izpolni tudi 1. točko tega obrazca.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9079D1" w:rsidRPr="00B1604C" w:rsidTr="009079D1">
        <w:tc>
          <w:tcPr>
            <w:tcW w:w="1614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9079D1" w:rsidRPr="00B1604C" w:rsidTr="009079D1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permStart w:id="993485918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93485918"/>
          </w:p>
        </w:tc>
      </w:tr>
      <w:tr w:rsidR="009079D1" w:rsidRPr="00B1604C" w:rsidTr="009079D1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permStart w:id="1701475574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701475574"/>
          </w:p>
        </w:tc>
      </w:tr>
      <w:tr w:rsidR="009079D1" w:rsidRPr="00B1604C" w:rsidTr="009079D1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permStart w:id="1591174509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91174509"/>
          </w:p>
        </w:tc>
      </w:tr>
      <w:tr w:rsidR="009079D1" w:rsidRPr="00B1604C" w:rsidTr="009079D1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permStart w:id="1652896723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652896723"/>
          </w:p>
        </w:tc>
      </w:tr>
    </w:tbl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 w:rsidR="00A93F3A">
        <w:rPr>
          <w:rFonts w:asciiTheme="minorHAnsi" w:hAnsiTheme="minorHAnsi" w:cstheme="minorHAnsi"/>
          <w:bCs/>
          <w:iCs/>
          <w:sz w:val="20"/>
          <w:szCs w:val="20"/>
        </w:rPr>
        <w:t xml:space="preserve"> ____________________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  <w:t>Žig in podpis ponudnika: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sectPr w:rsidR="009079D1" w:rsidRPr="00B1604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235" w:rsidRDefault="001B7235" w:rsidP="00184F9B">
      <w:r>
        <w:separator/>
      </w:r>
    </w:p>
  </w:endnote>
  <w:endnote w:type="continuationSeparator" w:id="0">
    <w:p w:rsidR="001B7235" w:rsidRDefault="001B7235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364A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364A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A6BFF"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D4013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D4013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D401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D4013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235" w:rsidRDefault="001B7235" w:rsidP="00184F9B">
      <w:r>
        <w:separator/>
      </w:r>
    </w:p>
  </w:footnote>
  <w:footnote w:type="continuationSeparator" w:id="0">
    <w:p w:rsidR="001B7235" w:rsidRDefault="001B7235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0364A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er02rc0P67MFyZEPOhvAPhcbvxkQw4eC31bttu/si16oVcQGloCDRHZQhixPpoENohm/z8FApsu5u/c3BtDNIw==" w:salt="kasflcWs9GeTiAfSns+c4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321E"/>
    <w:rsid w:val="00005B11"/>
    <w:rsid w:val="00010237"/>
    <w:rsid w:val="0001454B"/>
    <w:rsid w:val="00016B52"/>
    <w:rsid w:val="0001740C"/>
    <w:rsid w:val="00020699"/>
    <w:rsid w:val="00020C66"/>
    <w:rsid w:val="000248EB"/>
    <w:rsid w:val="00026081"/>
    <w:rsid w:val="00027BDE"/>
    <w:rsid w:val="00031CEE"/>
    <w:rsid w:val="000364A0"/>
    <w:rsid w:val="00037A8C"/>
    <w:rsid w:val="00041D2D"/>
    <w:rsid w:val="000430F0"/>
    <w:rsid w:val="00045929"/>
    <w:rsid w:val="000465A6"/>
    <w:rsid w:val="00046F05"/>
    <w:rsid w:val="000528ED"/>
    <w:rsid w:val="000602E9"/>
    <w:rsid w:val="00061671"/>
    <w:rsid w:val="000620AB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014"/>
    <w:rsid w:val="00095446"/>
    <w:rsid w:val="00096860"/>
    <w:rsid w:val="000A7836"/>
    <w:rsid w:val="000A7EDE"/>
    <w:rsid w:val="000B0E07"/>
    <w:rsid w:val="000B131C"/>
    <w:rsid w:val="000B1B28"/>
    <w:rsid w:val="000B32C9"/>
    <w:rsid w:val="000B41E9"/>
    <w:rsid w:val="000C059E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3438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6746"/>
    <w:rsid w:val="001A7637"/>
    <w:rsid w:val="001B118D"/>
    <w:rsid w:val="001B385D"/>
    <w:rsid w:val="001B4CE6"/>
    <w:rsid w:val="001B7235"/>
    <w:rsid w:val="001B7A66"/>
    <w:rsid w:val="001C0017"/>
    <w:rsid w:val="001C1C50"/>
    <w:rsid w:val="001C3275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712"/>
    <w:rsid w:val="002A4C03"/>
    <w:rsid w:val="002A4E8C"/>
    <w:rsid w:val="002A5B2C"/>
    <w:rsid w:val="002A5D42"/>
    <w:rsid w:val="002B55C8"/>
    <w:rsid w:val="002B6D9E"/>
    <w:rsid w:val="002B77B8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7D4D"/>
    <w:rsid w:val="003105E4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39D7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D191F"/>
    <w:rsid w:val="003D4013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517C"/>
    <w:rsid w:val="004273BC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1B51"/>
    <w:rsid w:val="004A5256"/>
    <w:rsid w:val="004A689B"/>
    <w:rsid w:val="004B0255"/>
    <w:rsid w:val="004B3139"/>
    <w:rsid w:val="004C5F6A"/>
    <w:rsid w:val="004C7847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28F"/>
    <w:rsid w:val="00534696"/>
    <w:rsid w:val="005348FC"/>
    <w:rsid w:val="0053740E"/>
    <w:rsid w:val="00537F77"/>
    <w:rsid w:val="00541732"/>
    <w:rsid w:val="00542853"/>
    <w:rsid w:val="00544287"/>
    <w:rsid w:val="00547849"/>
    <w:rsid w:val="00552A4A"/>
    <w:rsid w:val="00552ED5"/>
    <w:rsid w:val="00553423"/>
    <w:rsid w:val="00554E64"/>
    <w:rsid w:val="0056126B"/>
    <w:rsid w:val="00561903"/>
    <w:rsid w:val="00564A7B"/>
    <w:rsid w:val="00565BC5"/>
    <w:rsid w:val="0057275F"/>
    <w:rsid w:val="00572F22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1564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E79D4"/>
    <w:rsid w:val="005F16CF"/>
    <w:rsid w:val="005F64BC"/>
    <w:rsid w:val="005F708C"/>
    <w:rsid w:val="005F7222"/>
    <w:rsid w:val="00602BFA"/>
    <w:rsid w:val="006040B6"/>
    <w:rsid w:val="00604525"/>
    <w:rsid w:val="00607457"/>
    <w:rsid w:val="006129BD"/>
    <w:rsid w:val="0061464A"/>
    <w:rsid w:val="006161D3"/>
    <w:rsid w:val="00617F42"/>
    <w:rsid w:val="0062184E"/>
    <w:rsid w:val="006230C1"/>
    <w:rsid w:val="00626A23"/>
    <w:rsid w:val="00632D38"/>
    <w:rsid w:val="006338ED"/>
    <w:rsid w:val="00634B0A"/>
    <w:rsid w:val="0064659C"/>
    <w:rsid w:val="006470BC"/>
    <w:rsid w:val="00652F7C"/>
    <w:rsid w:val="00653B91"/>
    <w:rsid w:val="00654786"/>
    <w:rsid w:val="00655B10"/>
    <w:rsid w:val="00655E8B"/>
    <w:rsid w:val="00657CCC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220D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6F7084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2827"/>
    <w:rsid w:val="0074549C"/>
    <w:rsid w:val="00751960"/>
    <w:rsid w:val="00752238"/>
    <w:rsid w:val="00754C63"/>
    <w:rsid w:val="00756EC6"/>
    <w:rsid w:val="00757885"/>
    <w:rsid w:val="00762943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8000F"/>
    <w:rsid w:val="0088016C"/>
    <w:rsid w:val="00881DAC"/>
    <w:rsid w:val="00884703"/>
    <w:rsid w:val="00884D86"/>
    <w:rsid w:val="008856B7"/>
    <w:rsid w:val="008925E7"/>
    <w:rsid w:val="008A4AF9"/>
    <w:rsid w:val="008B0332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35DF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4B8F"/>
    <w:rsid w:val="009561DD"/>
    <w:rsid w:val="00957346"/>
    <w:rsid w:val="0096153F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24C"/>
    <w:rsid w:val="00A50985"/>
    <w:rsid w:val="00A515C9"/>
    <w:rsid w:val="00A5191A"/>
    <w:rsid w:val="00A575A1"/>
    <w:rsid w:val="00A6193E"/>
    <w:rsid w:val="00A61E47"/>
    <w:rsid w:val="00A65639"/>
    <w:rsid w:val="00A664A4"/>
    <w:rsid w:val="00A703BC"/>
    <w:rsid w:val="00A7269D"/>
    <w:rsid w:val="00A91231"/>
    <w:rsid w:val="00A912D2"/>
    <w:rsid w:val="00A93F3A"/>
    <w:rsid w:val="00A95D36"/>
    <w:rsid w:val="00A9670D"/>
    <w:rsid w:val="00A96C67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1DB1"/>
    <w:rsid w:val="00B53759"/>
    <w:rsid w:val="00B5599B"/>
    <w:rsid w:val="00B631CA"/>
    <w:rsid w:val="00B65422"/>
    <w:rsid w:val="00B66C1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46C"/>
    <w:rsid w:val="00C5388F"/>
    <w:rsid w:val="00C55769"/>
    <w:rsid w:val="00C6077A"/>
    <w:rsid w:val="00C72395"/>
    <w:rsid w:val="00C74092"/>
    <w:rsid w:val="00C75608"/>
    <w:rsid w:val="00C76FCA"/>
    <w:rsid w:val="00C80331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130F4"/>
    <w:rsid w:val="00D14BA2"/>
    <w:rsid w:val="00D23B42"/>
    <w:rsid w:val="00D26294"/>
    <w:rsid w:val="00D276C2"/>
    <w:rsid w:val="00D3352A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0391"/>
    <w:rsid w:val="00D813B1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6BFF"/>
    <w:rsid w:val="00DA7D30"/>
    <w:rsid w:val="00DB1875"/>
    <w:rsid w:val="00DB4488"/>
    <w:rsid w:val="00DB4D6E"/>
    <w:rsid w:val="00DC0361"/>
    <w:rsid w:val="00DC3218"/>
    <w:rsid w:val="00DC3EB1"/>
    <w:rsid w:val="00DC463A"/>
    <w:rsid w:val="00DD70B3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76B44"/>
    <w:rsid w:val="00E84519"/>
    <w:rsid w:val="00E90BC6"/>
    <w:rsid w:val="00E91528"/>
    <w:rsid w:val="00E94133"/>
    <w:rsid w:val="00E9442B"/>
    <w:rsid w:val="00E9588B"/>
    <w:rsid w:val="00E95898"/>
    <w:rsid w:val="00E9652B"/>
    <w:rsid w:val="00E97F0C"/>
    <w:rsid w:val="00EA3B49"/>
    <w:rsid w:val="00EA57F7"/>
    <w:rsid w:val="00EA6108"/>
    <w:rsid w:val="00EA6B31"/>
    <w:rsid w:val="00EB554E"/>
    <w:rsid w:val="00EC1D76"/>
    <w:rsid w:val="00EC3D8D"/>
    <w:rsid w:val="00EC3DA8"/>
    <w:rsid w:val="00EC6080"/>
    <w:rsid w:val="00EC6765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134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C8534-3D89-42D0-A853-A75BFE07B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</Template>
  <TotalTime>9</TotalTime>
  <Pages>3</Pages>
  <Words>472</Words>
  <Characters>2693</Characters>
  <Application>Microsoft Office Word</Application>
  <DocSecurity>8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18</cp:revision>
  <cp:lastPrinted>2018-04-25T10:53:00Z</cp:lastPrinted>
  <dcterms:created xsi:type="dcterms:W3CDTF">2018-09-13T09:41:00Z</dcterms:created>
  <dcterms:modified xsi:type="dcterms:W3CDTF">2020-12-10T12:02:00Z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